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BF3C5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Richard NASSH</w:t>
      </w:r>
      <w:r w:rsidRPr="00D37F1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37F1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>fl.1471)</w:t>
      </w:r>
    </w:p>
    <w:p w14:paraId="29E3CEF1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of Canterbury.</w:t>
      </w:r>
    </w:p>
    <w:p w14:paraId="2386CF7D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D2C362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9E3955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ab/>
        <w:t>1471</w:t>
      </w:r>
      <w:r w:rsidRPr="00D37F17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 xml:space="preserve"> p.342)</w:t>
      </w:r>
    </w:p>
    <w:p w14:paraId="2E0A243B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CC7AC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4E777" w14:textId="77777777" w:rsidR="00F36D30" w:rsidRPr="00D37F17" w:rsidRDefault="00F36D30" w:rsidP="00F36D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14:paraId="07D09773" w14:textId="77777777" w:rsidR="00560904" w:rsidRPr="00E71FC3" w:rsidRDefault="0056090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A9F2" w14:textId="77777777" w:rsidR="00F36D30" w:rsidRDefault="00F36D30" w:rsidP="00E71FC3">
      <w:pPr>
        <w:spacing w:after="0" w:line="240" w:lineRule="auto"/>
      </w:pPr>
      <w:r>
        <w:separator/>
      </w:r>
    </w:p>
  </w:endnote>
  <w:endnote w:type="continuationSeparator" w:id="0">
    <w:p w14:paraId="0573D195" w14:textId="77777777" w:rsidR="00F36D30" w:rsidRDefault="00F36D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4742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EDABC" w14:textId="77777777" w:rsidR="00F36D30" w:rsidRDefault="00F36D30" w:rsidP="00E71FC3">
      <w:pPr>
        <w:spacing w:after="0" w:line="240" w:lineRule="auto"/>
      </w:pPr>
      <w:r>
        <w:separator/>
      </w:r>
    </w:p>
  </w:footnote>
  <w:footnote w:type="continuationSeparator" w:id="0">
    <w:p w14:paraId="570556DB" w14:textId="77777777" w:rsidR="00F36D30" w:rsidRDefault="00F36D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0"/>
    <w:rsid w:val="004241B0"/>
    <w:rsid w:val="00AB52E8"/>
    <w:rsid w:val="00B16D3F"/>
    <w:rsid w:val="00E71FC3"/>
    <w:rsid w:val="00EF4813"/>
    <w:rsid w:val="00F3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23158"/>
  <w15:chartTrackingRefBased/>
  <w15:docId w15:val="{883897A7-420B-42B6-B02B-BF4B3517D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2016-03-29T15:58:00Z</dcterms:created>
  <dcterms:modified xsi:type="dcterms:W3CDTF">2023-10-23T12:43:00Z</dcterms:modified>
</cp:coreProperties>
</file>